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2A334" w14:textId="77777777" w:rsidR="00814EA8" w:rsidRDefault="00814EA8" w:rsidP="00814EA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PYLE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5E1BD283" w14:textId="77777777" w:rsidR="00814EA8" w:rsidRDefault="00814EA8" w:rsidP="00814EA8">
      <w:pPr>
        <w:pStyle w:val="NoSpacing"/>
        <w:rPr>
          <w:rFonts w:eastAsia="Times New Roman" w:cs="Times New Roman"/>
          <w:szCs w:val="24"/>
        </w:rPr>
      </w:pPr>
    </w:p>
    <w:p w14:paraId="6C67D683" w14:textId="77777777" w:rsidR="00814EA8" w:rsidRDefault="00814EA8" w:rsidP="00814EA8">
      <w:pPr>
        <w:pStyle w:val="NoSpacing"/>
        <w:rPr>
          <w:rFonts w:eastAsia="Times New Roman" w:cs="Times New Roman"/>
          <w:szCs w:val="24"/>
        </w:rPr>
      </w:pPr>
    </w:p>
    <w:p w14:paraId="669D4125" w14:textId="77777777" w:rsidR="00814EA8" w:rsidRDefault="00814EA8" w:rsidP="00814EA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Sep.1498</w:t>
      </w:r>
      <w:r>
        <w:rPr>
          <w:rFonts w:eastAsia="Times New Roman" w:cs="Times New Roman"/>
          <w:szCs w:val="24"/>
        </w:rPr>
        <w:tab/>
        <w:t xml:space="preserve">Roger </w:t>
      </w:r>
      <w:proofErr w:type="spellStart"/>
      <w:r>
        <w:rPr>
          <w:rFonts w:eastAsia="Times New Roman" w:cs="Times New Roman"/>
          <w:szCs w:val="24"/>
        </w:rPr>
        <w:t>Tymperley</w:t>
      </w:r>
      <w:proofErr w:type="spellEnd"/>
      <w:r>
        <w:rPr>
          <w:rFonts w:eastAsia="Times New Roman" w:cs="Times New Roman"/>
          <w:szCs w:val="24"/>
        </w:rPr>
        <w:t xml:space="preserve"> of Ipswich(q.v.) bequeathed him a tawny gown furred with</w:t>
      </w:r>
    </w:p>
    <w:p w14:paraId="39D91576" w14:textId="77777777" w:rsidR="00814EA8" w:rsidRDefault="00814EA8" w:rsidP="00814EA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white lamb.</w:t>
      </w:r>
    </w:p>
    <w:p w14:paraId="581934B8" w14:textId="77777777" w:rsidR="00814EA8" w:rsidRDefault="00814EA8" w:rsidP="00814EA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A08636A" w14:textId="77777777" w:rsidR="00814EA8" w:rsidRDefault="00814EA8" w:rsidP="00814EA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pp.41-2)</w:t>
      </w:r>
    </w:p>
    <w:p w14:paraId="0EDABAEB" w14:textId="77777777" w:rsidR="00814EA8" w:rsidRDefault="00814EA8" w:rsidP="00814EA8">
      <w:pPr>
        <w:pStyle w:val="NoSpacing"/>
        <w:rPr>
          <w:rFonts w:eastAsia="Times New Roman" w:cs="Times New Roman"/>
          <w:szCs w:val="24"/>
        </w:rPr>
      </w:pPr>
    </w:p>
    <w:p w14:paraId="784181F0" w14:textId="77777777" w:rsidR="00814EA8" w:rsidRDefault="00814EA8" w:rsidP="00814EA8">
      <w:pPr>
        <w:pStyle w:val="NoSpacing"/>
        <w:rPr>
          <w:rFonts w:eastAsia="Times New Roman" w:cs="Times New Roman"/>
          <w:szCs w:val="24"/>
        </w:rPr>
      </w:pPr>
    </w:p>
    <w:p w14:paraId="0422D9B7" w14:textId="77777777" w:rsidR="00814EA8" w:rsidRDefault="00814EA8" w:rsidP="00814EA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April 2023</w:t>
      </w:r>
    </w:p>
    <w:p w14:paraId="4E7548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71A78" w14:textId="77777777" w:rsidR="00814EA8" w:rsidRDefault="00814EA8" w:rsidP="009139A6">
      <w:r>
        <w:separator/>
      </w:r>
    </w:p>
  </w:endnote>
  <w:endnote w:type="continuationSeparator" w:id="0">
    <w:p w14:paraId="7BFEC177" w14:textId="77777777" w:rsidR="00814EA8" w:rsidRDefault="00814E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6A9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E6B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1E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AB40A" w14:textId="77777777" w:rsidR="00814EA8" w:rsidRDefault="00814EA8" w:rsidP="009139A6">
      <w:r>
        <w:separator/>
      </w:r>
    </w:p>
  </w:footnote>
  <w:footnote w:type="continuationSeparator" w:id="0">
    <w:p w14:paraId="1451AC0A" w14:textId="77777777" w:rsidR="00814EA8" w:rsidRDefault="00814E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C50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F8E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801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EA8"/>
    <w:rsid w:val="000666E0"/>
    <w:rsid w:val="002510B7"/>
    <w:rsid w:val="005C130B"/>
    <w:rsid w:val="00814EA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637CD"/>
  <w15:chartTrackingRefBased/>
  <w15:docId w15:val="{B988AFD2-2FAB-4862-BC88-BDAAA719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2023-04-26T19:57:00Z</dcterms:created>
  <dcterms:modified xsi:type="dcterms:W3CDTF">2023-04-26T19:57:00Z</dcterms:modified>
</cp:coreProperties>
</file>